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068" w14:textId="60E613CD" w:rsidR="0039408C" w:rsidRDefault="003B2A01" w:rsidP="0039408C">
      <w:pPr>
        <w:pStyle w:val="Title"/>
        <w:jc w:val="center"/>
      </w:pPr>
      <w:r>
        <w:t>Tutorial</w:t>
      </w:r>
      <w:r w:rsidR="008A7404">
        <w:t xml:space="preserve"> C</w:t>
      </w:r>
      <w:r>
        <w:t xml:space="preserve">: </w:t>
      </w:r>
      <w:r w:rsidR="008A7404">
        <w:t xml:space="preserve">Performing Joins with </w:t>
      </w:r>
      <w:proofErr w:type="spellStart"/>
      <w:r w:rsidR="008A7404">
        <w:t>DataFrames</w:t>
      </w:r>
      <w:proofErr w:type="spellEnd"/>
    </w:p>
    <w:p w14:paraId="5F1DB9CF" w14:textId="77777777" w:rsidR="0039408C" w:rsidRPr="00C64BF7" w:rsidRDefault="0039408C" w:rsidP="0039408C">
      <w:pPr>
        <w:pStyle w:val="ListParagraph"/>
      </w:pPr>
    </w:p>
    <w:p w14:paraId="7001875C" w14:textId="182B5A29" w:rsidR="008A7404" w:rsidRPr="00C26C9B" w:rsidRDefault="008A7404" w:rsidP="008A7404">
      <w:pPr>
        <w:ind w:firstLine="720"/>
      </w:pPr>
      <w:r w:rsidRPr="00C26C9B">
        <w:t xml:space="preserve">Now it is time to demonstrate how to join two </w:t>
      </w:r>
      <w:proofErr w:type="spellStart"/>
      <w:r w:rsidRPr="00C26C9B">
        <w:t>DataFrames</w:t>
      </w:r>
      <w:proofErr w:type="spellEnd"/>
      <w:r w:rsidRPr="00C26C9B">
        <w:t xml:space="preserve">. There are several types of joins, such as </w:t>
      </w:r>
      <w:r w:rsidRPr="00C26C9B">
        <w:rPr>
          <w:rStyle w:val="Code"/>
        </w:rPr>
        <w:t>inner</w:t>
      </w:r>
      <w:r w:rsidRPr="00C26C9B">
        <w:t xml:space="preserve">, </w:t>
      </w:r>
      <w:r w:rsidRPr="00C26C9B">
        <w:rPr>
          <w:rStyle w:val="Code"/>
        </w:rPr>
        <w:t>outer</w:t>
      </w:r>
      <w:r w:rsidRPr="00C26C9B">
        <w:t xml:space="preserve">, </w:t>
      </w:r>
      <w:proofErr w:type="spellStart"/>
      <w:r w:rsidRPr="00C26C9B">
        <w:rPr>
          <w:rStyle w:val="Code"/>
        </w:rPr>
        <w:t>left_outer</w:t>
      </w:r>
      <w:proofErr w:type="spellEnd"/>
      <w:r w:rsidRPr="00C26C9B">
        <w:t xml:space="preserve">, </w:t>
      </w:r>
      <w:proofErr w:type="spellStart"/>
      <w:r w:rsidRPr="00C26C9B">
        <w:rPr>
          <w:rStyle w:val="Code"/>
        </w:rPr>
        <w:t>right_outer</w:t>
      </w:r>
      <w:proofErr w:type="spellEnd"/>
      <w:r w:rsidRPr="00C26C9B">
        <w:t xml:space="preserve">, </w:t>
      </w:r>
      <w:proofErr w:type="spellStart"/>
      <w:r w:rsidRPr="00C26C9B">
        <w:rPr>
          <w:rStyle w:val="Code"/>
        </w:rPr>
        <w:t>leftsemi</w:t>
      </w:r>
      <w:proofErr w:type="spellEnd"/>
      <w:r w:rsidRPr="00C26C9B">
        <w:t xml:space="preserve">, and </w:t>
      </w:r>
      <w:proofErr w:type="spellStart"/>
      <w:r w:rsidRPr="00C26C9B">
        <w:rPr>
          <w:rStyle w:val="Code"/>
        </w:rPr>
        <w:t>crossJoin</w:t>
      </w:r>
      <w:proofErr w:type="spellEnd"/>
      <w:r w:rsidRPr="00C26C9B">
        <w:t xml:space="preserve">. The </w:t>
      </w:r>
      <w:r w:rsidRPr="00C26C9B">
        <w:rPr>
          <w:rStyle w:val="Code"/>
        </w:rPr>
        <w:t>inner</w:t>
      </w:r>
      <w:r w:rsidRPr="00C26C9B">
        <w:t xml:space="preserve"> join is the default join, and the </w:t>
      </w:r>
      <w:proofErr w:type="spellStart"/>
      <w:r w:rsidRPr="00C26C9B">
        <w:rPr>
          <w:rStyle w:val="Code"/>
        </w:rPr>
        <w:t>crossJoin</w:t>
      </w:r>
      <w:proofErr w:type="spellEnd"/>
      <w:r w:rsidRPr="00C26C9B">
        <w:t xml:space="preserve"> transformation joins every element of one </w:t>
      </w:r>
      <w:proofErr w:type="spellStart"/>
      <w:r w:rsidRPr="00C26C9B">
        <w:t>DataFrame</w:t>
      </w:r>
      <w:proofErr w:type="spellEnd"/>
      <w:r w:rsidRPr="00C26C9B">
        <w:t xml:space="preserve"> with every element of another </w:t>
      </w:r>
      <w:proofErr w:type="spellStart"/>
      <w:r w:rsidRPr="00C26C9B">
        <w:t>DataFrame</w:t>
      </w:r>
      <w:proofErr w:type="spellEnd"/>
      <w:r w:rsidRPr="00C26C9B">
        <w:t xml:space="preserve">. Assume that the following two </w:t>
      </w:r>
      <w:proofErr w:type="spellStart"/>
      <w:r w:rsidRPr="00C26C9B">
        <w:t>DataFrames</w:t>
      </w:r>
      <w:proofErr w:type="spellEnd"/>
      <w:r w:rsidRPr="00C26C9B">
        <w:t xml:space="preserve"> are already created with the records, as shown in Figure </w:t>
      </w:r>
      <w:r>
        <w:t>1</w:t>
      </w:r>
      <w:r w:rsidRPr="00C26C9B">
        <w:t xml:space="preserve">. </w:t>
      </w:r>
    </w:p>
    <w:p w14:paraId="05B2BF80" w14:textId="77777777" w:rsidR="008A7404" w:rsidRPr="00C26C9B" w:rsidRDefault="008A7404" w:rsidP="008A7404">
      <w:pPr>
        <w:pStyle w:val="NoSpacing"/>
      </w:pPr>
    </w:p>
    <w:p w14:paraId="35693458" w14:textId="77777777" w:rsidR="008A7404" w:rsidRPr="00C26C9B" w:rsidRDefault="008A7404" w:rsidP="008A7404">
      <w:pPr>
        <w:pStyle w:val="NoSpacing"/>
        <w:keepNext/>
        <w:jc w:val="center"/>
      </w:pPr>
      <w:r w:rsidRPr="00C26C9B">
        <w:rPr>
          <w:noProof/>
        </w:rPr>
        <w:drawing>
          <wp:inline distT="0" distB="0" distL="0" distR="0" wp14:anchorId="509E8505" wp14:editId="6C61EDCD">
            <wp:extent cx="3550202" cy="2933700"/>
            <wp:effectExtent l="12700" t="12700" r="19050" b="12700"/>
            <wp:docPr id="26" name="Picture 26" descr="A screenshot of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444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54227" cy="2937026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2009D934" w14:textId="5C6E58C4" w:rsidR="008A7404" w:rsidRPr="00C26C9B" w:rsidRDefault="008A7404" w:rsidP="008A7404">
      <w:pPr>
        <w:pStyle w:val="Caption"/>
      </w:pPr>
      <w:r w:rsidRPr="00C26C9B">
        <w:t xml:space="preserve">Figure </w:t>
      </w:r>
      <w:r>
        <w:t>1:</w:t>
      </w:r>
      <w:r w:rsidRPr="00C26C9B">
        <w:t xml:space="preserve"> </w:t>
      </w:r>
      <w:r w:rsidRPr="00C26C9B">
        <w:rPr>
          <w:rStyle w:val="Code"/>
        </w:rPr>
        <w:t>customersDF</w:t>
      </w:r>
      <w:r w:rsidRPr="00C26C9B">
        <w:t xml:space="preserve"> and </w:t>
      </w:r>
      <w:r w:rsidRPr="00C26C9B">
        <w:rPr>
          <w:rStyle w:val="Code"/>
        </w:rPr>
        <w:t>zipCodeDF</w:t>
      </w:r>
      <w:r w:rsidRPr="00C26C9B">
        <w:t xml:space="preserve"> DataFrames</w:t>
      </w:r>
    </w:p>
    <w:p w14:paraId="34DE7370" w14:textId="77777777" w:rsidR="008A7404" w:rsidRPr="00C26C9B" w:rsidRDefault="008A7404" w:rsidP="008A7404">
      <w:pPr>
        <w:pStyle w:val="NoSpacing"/>
        <w:jc w:val="center"/>
      </w:pPr>
    </w:p>
    <w:p w14:paraId="54FF5778" w14:textId="23E37C9C" w:rsidR="008A7404" w:rsidRPr="00C26C9B" w:rsidRDefault="008A7404" w:rsidP="008A7404">
      <w:pPr>
        <w:ind w:firstLine="720"/>
      </w:pPr>
      <w:r w:rsidRPr="00C26C9B">
        <w:t xml:space="preserve">The </w:t>
      </w:r>
      <w:r w:rsidRPr="00C26C9B">
        <w:rPr>
          <w:rStyle w:val="Code"/>
        </w:rPr>
        <w:t>inner</w:t>
      </w:r>
      <w:r w:rsidRPr="00C26C9B">
        <w:t xml:space="preserve"> join creates a list of customers who have a non-null value in the </w:t>
      </w:r>
      <w:proofErr w:type="gramStart"/>
      <w:r w:rsidRPr="00C26C9B">
        <w:rPr>
          <w:rStyle w:val="Code"/>
        </w:rPr>
        <w:t>City</w:t>
      </w:r>
      <w:proofErr w:type="gramEnd"/>
      <w:r w:rsidRPr="00C26C9B">
        <w:t xml:space="preserve"> column </w:t>
      </w:r>
      <w:proofErr w:type="gramStart"/>
      <w:r w:rsidRPr="00C26C9B">
        <w:t>and also</w:t>
      </w:r>
      <w:proofErr w:type="gramEnd"/>
      <w:r w:rsidRPr="00C26C9B">
        <w:t xml:space="preserve"> shows the </w:t>
      </w:r>
      <w:r w:rsidRPr="00C26C9B">
        <w:rPr>
          <w:rStyle w:val="Code"/>
        </w:rPr>
        <w:t>Zip</w:t>
      </w:r>
      <w:r w:rsidRPr="00C26C9B">
        <w:t xml:space="preserve"> for these customers. The results of this operation are shown in Figure </w:t>
      </w:r>
      <w:r>
        <w:t>2</w:t>
      </w:r>
      <w:r w:rsidRPr="00C26C9B">
        <w:t xml:space="preserve">. The commands that perform the </w:t>
      </w:r>
      <w:r w:rsidRPr="00C26C9B">
        <w:rPr>
          <w:rStyle w:val="Code"/>
        </w:rPr>
        <w:t>inner</w:t>
      </w:r>
      <w:r w:rsidRPr="00C26C9B">
        <w:t xml:space="preserve"> join are as follows: </w:t>
      </w:r>
      <w:r w:rsidRPr="00C26C9B">
        <mc:AlternateContent>
          <mc:Choice Requires="wps">
            <w:drawing>
              <wp:inline distT="0" distB="0" distL="0" distR="0" wp14:anchorId="03ECBB47" wp14:editId="2BD93231">
                <wp:extent cx="5486400" cy="665018"/>
                <wp:effectExtent l="0" t="0" r="12700" b="8255"/>
                <wp:docPr id="21278786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665018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52A5C7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0FAE9CB0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customersDF.join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zipCodeDF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, "City"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).show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38BDB3CD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60A78B39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ECBB4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6in;height:52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" fillcolor="#c6d9f1">
                <v:textbox>
                  <w:txbxContent>
                    <w:p w14:paraId="3A52A5C7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0FAE9CB0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customersDF.join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zipCodeDF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, "City"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).show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38BDB3CD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60A78B39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C26C9B">
        <w:t xml:space="preserve"> </w:t>
      </w:r>
    </w:p>
    <w:p w14:paraId="62CB70E1" w14:textId="77777777" w:rsidR="008A7404" w:rsidRPr="00C26C9B" w:rsidRDefault="008A7404" w:rsidP="008A7404">
      <w:pPr>
        <w:pStyle w:val="NoSpacing"/>
        <w:keepNext/>
        <w:jc w:val="center"/>
      </w:pPr>
      <w:r w:rsidRPr="00C26C9B">
        <w:rPr>
          <w:noProof/>
        </w:rPr>
        <w:lastRenderedPageBreak/>
        <w:drawing>
          <wp:inline distT="0" distB="0" distL="0" distR="0" wp14:anchorId="46673966" wp14:editId="0111CF5B">
            <wp:extent cx="4448175" cy="1236558"/>
            <wp:effectExtent l="12700" t="12700" r="9525" b="8255"/>
            <wp:docPr id="27" name="Picture 27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50315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913" cy="12420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1B66339" w14:textId="1C49AE6D" w:rsidR="008A7404" w:rsidRPr="00C26C9B" w:rsidRDefault="008A7404" w:rsidP="008A7404">
      <w:pPr>
        <w:pStyle w:val="Caption"/>
      </w:pPr>
      <w:r w:rsidRPr="00C26C9B">
        <w:t xml:space="preserve">Figure </w:t>
      </w:r>
      <w:r>
        <w:t>2:</w:t>
      </w:r>
      <w:r w:rsidRPr="00C26C9B">
        <w:t xml:space="preserve"> Results of Inner Join</w:t>
      </w:r>
    </w:p>
    <w:p w14:paraId="3D09425F" w14:textId="77777777" w:rsidR="008A7404" w:rsidRPr="00C26C9B" w:rsidRDefault="008A7404" w:rsidP="008A7404">
      <w:pPr>
        <w:pStyle w:val="NoSpacing"/>
      </w:pPr>
    </w:p>
    <w:p w14:paraId="274406FD" w14:textId="77777777" w:rsidR="008A7404" w:rsidRPr="00C26C9B" w:rsidRDefault="008A7404" w:rsidP="008A7404"/>
    <w:p w14:paraId="77CCCE88" w14:textId="77777777" w:rsidR="008A7404" w:rsidRPr="00C26C9B" w:rsidRDefault="008A7404" w:rsidP="008A7404">
      <w:pPr>
        <w:ind w:firstLine="720"/>
      </w:pPr>
      <w:r w:rsidRPr="00C26C9B">
        <w:t xml:space="preserve">The </w:t>
      </w:r>
      <w:proofErr w:type="spellStart"/>
      <w:r w:rsidRPr="00C26C9B">
        <w:rPr>
          <w:rStyle w:val="Code"/>
        </w:rPr>
        <w:t>left_outer</w:t>
      </w:r>
      <w:proofErr w:type="spellEnd"/>
      <w:r w:rsidRPr="00C26C9B">
        <w:t xml:space="preserve"> join creates a list of all customers and adds the zip code to those customers who have a non-null value for the </w:t>
      </w:r>
      <w:proofErr w:type="gramStart"/>
      <w:r w:rsidRPr="00C26C9B">
        <w:rPr>
          <w:rStyle w:val="Code"/>
        </w:rPr>
        <w:t>City</w:t>
      </w:r>
      <w:proofErr w:type="gramEnd"/>
      <w:r w:rsidRPr="00C26C9B">
        <w:t xml:space="preserve">: </w:t>
      </w:r>
      <w:r w:rsidRPr="00C26C9B">
        <mc:AlternateContent>
          <mc:Choice Requires="wps">
            <w:drawing>
              <wp:inline distT="0" distB="0" distL="0" distR="0" wp14:anchorId="234C8C9C" wp14:editId="4ABAF924">
                <wp:extent cx="5486400" cy="879230"/>
                <wp:effectExtent l="0" t="0" r="12700" b="10160"/>
                <wp:docPr id="21278786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879230"/>
                        </a:xfrm>
                        <a:prstGeom prst="rect">
                          <a:avLst/>
                        </a:prstGeom>
                        <a:solidFill>
                          <a:srgbClr val="C6D9F1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1ED40B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6BB97FA3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 xml:space="preserve">&gt;&gt;&gt; 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customersDF.join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zipCodeDF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, "City", "</w:t>
                            </w:r>
                            <w:proofErr w:type="spell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left_outer</w:t>
                            </w:r>
                            <w:proofErr w:type="spell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"</w:t>
                            </w:r>
                            <w:proofErr w:type="gramStart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).show</w:t>
                            </w:r>
                            <w:proofErr w:type="gramEnd"/>
                            <w:r w:rsidRPr="001C1748"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  <w:t>()</w:t>
                            </w:r>
                          </w:p>
                          <w:p w14:paraId="466281A8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  <w:p w14:paraId="4C14E405" w14:textId="77777777" w:rsidR="008A7404" w:rsidRPr="001C1748" w:rsidRDefault="008A7404" w:rsidP="008A7404">
                            <w:pPr>
                              <w:pStyle w:val="NoSpacing"/>
                              <w:spacing w:line="240" w:lineRule="auto"/>
                              <w:rPr>
                                <w:rFonts w:ascii="Calibri" w:hAnsi="Calibri" w:cs="Calibri"/>
                                <w:i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34C8C9C" id="_x0000_s1027" type="#_x0000_t202" style="width:6in;height:6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" fillcolor="#c6d9f1">
                <v:textbox>
                  <w:txbxContent>
                    <w:p w14:paraId="5A1ED40B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6BB97FA3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 xml:space="preserve">&gt;&gt;&gt; 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customersDF.join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zipCodeDF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, "City", "</w:t>
                      </w:r>
                      <w:proofErr w:type="spell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left_outer</w:t>
                      </w:r>
                      <w:proofErr w:type="spell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"</w:t>
                      </w:r>
                      <w:proofErr w:type="gramStart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).show</w:t>
                      </w:r>
                      <w:proofErr w:type="gramEnd"/>
                      <w:r w:rsidRPr="001C1748">
                        <w:rPr>
                          <w:rFonts w:ascii="Calibri" w:hAnsi="Calibri" w:cs="Calibri"/>
                          <w:i/>
                          <w:color w:val="000000"/>
                        </w:rPr>
                        <w:t>()</w:t>
                      </w:r>
                    </w:p>
                    <w:p w14:paraId="466281A8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  <w:p w14:paraId="4C14E405" w14:textId="77777777" w:rsidR="008A7404" w:rsidRPr="001C1748" w:rsidRDefault="008A7404" w:rsidP="008A7404">
                      <w:pPr>
                        <w:pStyle w:val="NoSpacing"/>
                        <w:spacing w:line="240" w:lineRule="auto"/>
                        <w:rPr>
                          <w:rFonts w:ascii="Calibri" w:hAnsi="Calibri" w:cs="Calibri"/>
                          <w:i/>
                          <w:color w:val="00000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71C2135" w14:textId="422A753C" w:rsidR="008A7404" w:rsidRPr="00C26C9B" w:rsidRDefault="008A7404" w:rsidP="008A7404">
      <w:r w:rsidRPr="00C26C9B">
        <w:t xml:space="preserve">Figure </w:t>
      </w:r>
      <w:r>
        <w:t>3</w:t>
      </w:r>
      <w:r w:rsidRPr="00C26C9B">
        <w:t xml:space="preserve"> shows the results.</w:t>
      </w:r>
    </w:p>
    <w:p w14:paraId="5D32B403" w14:textId="77777777" w:rsidR="008A7404" w:rsidRPr="00C26C9B" w:rsidRDefault="008A7404" w:rsidP="008A7404">
      <w:pPr>
        <w:pStyle w:val="NoSpacing"/>
        <w:keepNext/>
        <w:jc w:val="center"/>
      </w:pPr>
      <w:r w:rsidRPr="00C26C9B">
        <w:rPr>
          <w:noProof/>
        </w:rPr>
        <w:drawing>
          <wp:inline distT="0" distB="0" distL="0" distR="0" wp14:anchorId="01F4AF77" wp14:editId="22FC07C7">
            <wp:extent cx="5486400" cy="1774794"/>
            <wp:effectExtent l="12700" t="12700" r="12700" b="16510"/>
            <wp:docPr id="28" name="Picture 28" descr="A picture containing table, room, whit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3669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7479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30B50C" w14:textId="167AE62E" w:rsidR="008A7404" w:rsidRPr="00C26C9B" w:rsidRDefault="008A7404" w:rsidP="008A7404">
      <w:pPr>
        <w:pStyle w:val="Caption"/>
      </w:pPr>
      <w:r w:rsidRPr="00C26C9B">
        <w:t xml:space="preserve">Figure </w:t>
      </w:r>
      <w:r>
        <w:t>3:</w:t>
      </w:r>
      <w:r w:rsidRPr="00C26C9B">
        <w:t xml:space="preserve"> Results of the </w:t>
      </w:r>
      <w:r w:rsidRPr="00C26C9B">
        <w:rPr>
          <w:rStyle w:val="Code"/>
        </w:rPr>
        <w:t>outer</w:t>
      </w:r>
      <w:r w:rsidRPr="00C26C9B">
        <w:t xml:space="preserve"> Join</w:t>
      </w:r>
    </w:p>
    <w:p w14:paraId="126E26D9" w14:textId="77777777" w:rsidR="0039408C" w:rsidRPr="0039408C" w:rsidRDefault="0039408C" w:rsidP="0039408C"/>
    <w:sectPr w:rsidR="0039408C" w:rsidRPr="0039408C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E8A52" w14:textId="77777777" w:rsidR="00CA19F8" w:rsidRDefault="00CA19F8" w:rsidP="00A601B3">
      <w:pPr>
        <w:spacing w:after="0" w:line="240" w:lineRule="auto"/>
      </w:pPr>
      <w:r>
        <w:separator/>
      </w:r>
    </w:p>
  </w:endnote>
  <w:endnote w:type="continuationSeparator" w:id="0">
    <w:p w14:paraId="5C30E851" w14:textId="77777777" w:rsidR="00CA19F8" w:rsidRDefault="00CA19F8" w:rsidP="00A60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28979" w14:textId="77777777" w:rsidR="00A601B3" w:rsidRDefault="00A601B3">
    <w:pPr>
      <w:pStyle w:val="Footer"/>
    </w:pPr>
    <w:r>
      <w:t>© Arben Asllani and Chris Kreider 202</w:t>
    </w:r>
    <w:r w:rsidR="00E51B7E">
      <w:t>6</w:t>
    </w:r>
    <w:r>
      <w:tab/>
    </w:r>
    <w:r>
      <w:tab/>
    </w:r>
    <w:r>
      <w:rPr>
        <w:noProof/>
      </w:rPr>
      <w:drawing>
        <wp:inline distT="0" distB="0" distL="0" distR="0" wp14:anchorId="5AFBEE15" wp14:editId="0DE96F41">
          <wp:extent cx="749300" cy="345380"/>
          <wp:effectExtent l="0" t="0" r="0" b="0"/>
          <wp:docPr id="989057242" name="Picture 1" descr="Prospect Press | Textbooks for Information Systems Curriculu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ospect Press | Textbooks for Information Systems Curriculu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47" cy="3494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3923" w14:textId="77777777" w:rsidR="00CA19F8" w:rsidRDefault="00CA19F8" w:rsidP="00A601B3">
      <w:pPr>
        <w:spacing w:after="0" w:line="240" w:lineRule="auto"/>
      </w:pPr>
      <w:r>
        <w:separator/>
      </w:r>
    </w:p>
  </w:footnote>
  <w:footnote w:type="continuationSeparator" w:id="0">
    <w:p w14:paraId="3E28F69E" w14:textId="77777777" w:rsidR="00CA19F8" w:rsidRDefault="00CA19F8" w:rsidP="00A60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81CD9" w14:textId="4DF532D9" w:rsidR="00A601B3" w:rsidRDefault="0039408C">
    <w:pPr>
      <w:pStyle w:val="Header"/>
    </w:pPr>
    <w:r>
      <w:t xml:space="preserve">Chapter </w:t>
    </w:r>
    <w:r w:rsidR="008A7404">
      <w:t>10</w:t>
    </w:r>
    <w:r w:rsidR="00A601B3">
      <w:tab/>
    </w:r>
    <w:r w:rsidR="00E51B7E">
      <w:t>Tutorial</w:t>
    </w:r>
    <w:r w:rsidR="008A7404">
      <w:t xml:space="preserve"> C</w:t>
    </w:r>
    <w:r w:rsidR="00E51B7E">
      <w:t xml:space="preserve">: </w:t>
    </w:r>
    <w:r w:rsidR="008A7404">
      <w:t xml:space="preserve">Joins with </w:t>
    </w:r>
    <w:proofErr w:type="spellStart"/>
    <w:r w:rsidR="008A7404">
      <w:t>DataFrames</w:t>
    </w:r>
    <w:proofErr w:type="spellEnd"/>
    <w:r w:rsidR="00A601B3">
      <w:tab/>
      <w:t>Big Data Technologies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C93189"/>
    <w:multiLevelType w:val="hybridMultilevel"/>
    <w:tmpl w:val="1146F4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67CC0"/>
    <w:multiLevelType w:val="multilevel"/>
    <w:tmpl w:val="17D83CAA"/>
    <w:lvl w:ilvl="0">
      <w:start w:val="1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79335D2F"/>
    <w:multiLevelType w:val="hybridMultilevel"/>
    <w:tmpl w:val="1E005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9107118">
    <w:abstractNumId w:val="2"/>
  </w:num>
  <w:num w:numId="2" w16cid:durableId="2107580639">
    <w:abstractNumId w:val="0"/>
  </w:num>
  <w:num w:numId="3" w16cid:durableId="1969400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404"/>
    <w:rsid w:val="00132C66"/>
    <w:rsid w:val="001F1420"/>
    <w:rsid w:val="0039408C"/>
    <w:rsid w:val="003B2A01"/>
    <w:rsid w:val="00412966"/>
    <w:rsid w:val="0043231B"/>
    <w:rsid w:val="006B02D0"/>
    <w:rsid w:val="006E5802"/>
    <w:rsid w:val="00782B02"/>
    <w:rsid w:val="00820076"/>
    <w:rsid w:val="008374EE"/>
    <w:rsid w:val="008A7404"/>
    <w:rsid w:val="00A601B3"/>
    <w:rsid w:val="00A83FE7"/>
    <w:rsid w:val="00AA7BE9"/>
    <w:rsid w:val="00AD0AF5"/>
    <w:rsid w:val="00B12613"/>
    <w:rsid w:val="00B87104"/>
    <w:rsid w:val="00C60F0A"/>
    <w:rsid w:val="00CA19F8"/>
    <w:rsid w:val="00DA1D5E"/>
    <w:rsid w:val="00E51B7E"/>
    <w:rsid w:val="00F137F2"/>
    <w:rsid w:val="00F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D5D2B"/>
  <w15:chartTrackingRefBased/>
  <w15:docId w15:val="{19BE9229-D3CD-9B4D-9A55-A030DDE4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6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6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6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6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0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1B3"/>
  </w:style>
  <w:style w:type="paragraph" w:styleId="Footer">
    <w:name w:val="footer"/>
    <w:basedOn w:val="Normal"/>
    <w:link w:val="FooterChar"/>
    <w:uiPriority w:val="99"/>
    <w:unhideWhenUsed/>
    <w:rsid w:val="00A601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1B3"/>
  </w:style>
  <w:style w:type="character" w:styleId="Hyperlink">
    <w:name w:val="Hyperlink"/>
    <w:basedOn w:val="DefaultParagraphFont"/>
    <w:uiPriority w:val="99"/>
    <w:unhideWhenUsed/>
    <w:rsid w:val="0039408C"/>
    <w:rPr>
      <w:color w:val="467886" w:themeColor="hyperlink"/>
      <w:u w:val="single"/>
    </w:rPr>
  </w:style>
  <w:style w:type="paragraph" w:styleId="NoSpacing">
    <w:name w:val="No Spacing"/>
    <w:aliases w:val="Tables and Boxes"/>
    <w:uiPriority w:val="1"/>
    <w:qFormat/>
    <w:rsid w:val="008A7404"/>
    <w:pPr>
      <w:spacing w:after="0" w:line="360" w:lineRule="auto"/>
    </w:pPr>
    <w:rPr>
      <w:rFonts w:ascii="Times New Roman" w:hAnsi="Times New Roman"/>
      <w:kern w:val="0"/>
      <w:sz w:val="24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8A7404"/>
    <w:pPr>
      <w:keepNext/>
      <w:spacing w:after="120" w:line="240" w:lineRule="auto"/>
      <w:contextualSpacing/>
      <w:jc w:val="center"/>
    </w:pPr>
    <w:rPr>
      <w:rFonts w:ascii="Times New Roman" w:hAnsi="Times New Roman"/>
      <w:b/>
      <w:bCs/>
      <w:noProof/>
      <w:color w:val="156082" w:themeColor="accent1"/>
      <w:kern w:val="0"/>
      <w:sz w:val="24"/>
      <w:szCs w:val="24"/>
      <w14:ligatures w14:val="none"/>
    </w:rPr>
  </w:style>
  <w:style w:type="character" w:customStyle="1" w:styleId="Code">
    <w:name w:val="Code"/>
    <w:basedOn w:val="DefaultParagraphFont"/>
    <w:uiPriority w:val="1"/>
    <w:qFormat/>
    <w:rsid w:val="008A7404"/>
    <w:rPr>
      <w:rFonts w:asciiTheme="minorHAnsi" w:hAnsiTheme="minorHAnsi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.kreider/Dropbox/Documents/work/CNU/service/Textbooks/Materials/OnlineMaterials/Tutorial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TutorialTemplate.dotx</Template>
  <TotalTime>1</TotalTime>
  <Pages>2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Kreider</dc:creator>
  <cp:keywords/>
  <dc:description/>
  <cp:lastModifiedBy>Christopher Kreider</cp:lastModifiedBy>
  <cp:revision>1</cp:revision>
  <dcterms:created xsi:type="dcterms:W3CDTF">2026-04-15T15:05:00Z</dcterms:created>
  <dcterms:modified xsi:type="dcterms:W3CDTF">2026-04-15T15:06:00Z</dcterms:modified>
</cp:coreProperties>
</file>